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1535E" w14:textId="77777777" w:rsidR="00943407" w:rsidRDefault="00943407" w:rsidP="009434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MAREYS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52B80275" w14:textId="6600064D" w:rsidR="00943407" w:rsidRDefault="00943407" w:rsidP="009434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Bath.</w:t>
      </w:r>
    </w:p>
    <w:p w14:paraId="78431D04" w14:textId="77777777" w:rsidR="00943407" w:rsidRDefault="00943407" w:rsidP="009434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BD0C7A" w14:textId="77777777" w:rsidR="00943407" w:rsidRDefault="00943407" w:rsidP="009434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947F10" w14:textId="77777777" w:rsidR="00943407" w:rsidRDefault="00943407" w:rsidP="009434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 of</w:t>
      </w:r>
    </w:p>
    <w:p w14:paraId="37DB3B04" w14:textId="6EBB82D5" w:rsidR="00943407" w:rsidRDefault="00943407" w:rsidP="009434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tenth granted at the last Parliament, in the city and suburbs of </w:t>
      </w:r>
      <w:r>
        <w:rPr>
          <w:rFonts w:ascii="Times New Roman" w:hAnsi="Times New Roman" w:cs="Times New Roman"/>
          <w:sz w:val="24"/>
          <w:szCs w:val="24"/>
        </w:rPr>
        <w:t>Bath.</w:t>
      </w:r>
    </w:p>
    <w:p w14:paraId="7073D6C0" w14:textId="77777777" w:rsidR="00943407" w:rsidRDefault="00943407" w:rsidP="009434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p.117)</w:t>
      </w:r>
    </w:p>
    <w:p w14:paraId="27027CD6" w14:textId="77777777" w:rsidR="00943407" w:rsidRDefault="00943407" w:rsidP="009434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7BE59A" w14:textId="77777777" w:rsidR="00943407" w:rsidRDefault="00943407" w:rsidP="009434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23FFD7" w14:textId="77777777" w:rsidR="00943407" w:rsidRPr="00680D2B" w:rsidRDefault="00943407" w:rsidP="009434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2021</w:t>
      </w:r>
    </w:p>
    <w:p w14:paraId="5F269E90" w14:textId="091AAC1B" w:rsidR="00BA00AB" w:rsidRPr="0094340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434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C91C0" w14:textId="77777777" w:rsidR="00943407" w:rsidRDefault="00943407" w:rsidP="009139A6">
      <w:r>
        <w:separator/>
      </w:r>
    </w:p>
  </w:endnote>
  <w:endnote w:type="continuationSeparator" w:id="0">
    <w:p w14:paraId="1D844DF1" w14:textId="77777777" w:rsidR="00943407" w:rsidRDefault="009434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DC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8E8D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0B7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DE29C" w14:textId="77777777" w:rsidR="00943407" w:rsidRDefault="00943407" w:rsidP="009139A6">
      <w:r>
        <w:separator/>
      </w:r>
    </w:p>
  </w:footnote>
  <w:footnote w:type="continuationSeparator" w:id="0">
    <w:p w14:paraId="658FBF64" w14:textId="77777777" w:rsidR="00943407" w:rsidRDefault="009434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CC1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225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C82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407"/>
    <w:rsid w:val="000666E0"/>
    <w:rsid w:val="002510B7"/>
    <w:rsid w:val="005C130B"/>
    <w:rsid w:val="00826F5C"/>
    <w:rsid w:val="009139A6"/>
    <w:rsid w:val="00943407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B2B1A"/>
  <w15:chartTrackingRefBased/>
  <w15:docId w15:val="{212A3F00-965C-47EC-922C-2B0307305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2021-05-11T08:06:00Z</dcterms:created>
  <dcterms:modified xsi:type="dcterms:W3CDTF">2021-05-11T08:07:00Z</dcterms:modified>
</cp:coreProperties>
</file>